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York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York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York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York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York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York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York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York is estimated to be </w:t>
      </w:r>
      <w:r w:rsidRPr="00773DF7">
        <w:rPr>
          <w:rFonts w:ascii="Libre Franklin Light" w:eastAsia="Times New Roman" w:hAnsi="Libre Franklin Light" w:cs="Calibri Light"/>
          <w:b/>
          <w:bCs/>
          <w:color w:val="C45911" w:themeColor="accent2" w:themeShade="BF"/>
        </w:rPr>
        <w:t xml:space="preserve">£3,454,265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York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York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Yo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York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Yo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York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Yo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York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York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York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York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York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£3,454,265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York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£56,264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£1,163,578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£83,355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£42,980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£2,084,645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£3,454,265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York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York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York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York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York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York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4C51C5-A3D0-42A9-A457-3DCE8DAC19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